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39BCB733"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6F62FF" w:rsidRPr="006F62FF">
        <w:rPr>
          <w:b/>
          <w:i/>
          <w:noProof/>
          <w:sz w:val="28"/>
        </w:rPr>
        <w:t>R5-224526</w:t>
      </w:r>
      <w:bookmarkEnd w:id="0"/>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0CD5541" w:rsidR="001E41F3" w:rsidRPr="00D01D4E" w:rsidRDefault="006F62FF" w:rsidP="00C2344A">
            <w:pPr>
              <w:pStyle w:val="CRCoverPage"/>
              <w:spacing w:after="0"/>
              <w:jc w:val="center"/>
              <w:rPr>
                <w:noProof/>
                <w:lang w:eastAsia="zh-CN"/>
              </w:rPr>
            </w:pPr>
            <w:r>
              <w:rPr>
                <w:b/>
                <w:noProof/>
                <w:sz w:val="28"/>
                <w:lang w:eastAsia="zh-CN"/>
              </w:rPr>
              <w:t>0346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1ACEFB1" w:rsidR="001E41F3" w:rsidRPr="00D01D4E" w:rsidRDefault="006F62FF" w:rsidP="00035452">
            <w:pPr>
              <w:pStyle w:val="CRCoverPage"/>
              <w:spacing w:after="0"/>
              <w:ind w:left="100"/>
              <w:rPr>
                <w:noProof/>
                <w:lang w:eastAsia="zh-CN"/>
              </w:rPr>
            </w:pPr>
            <w:r w:rsidRPr="006F62FF">
              <w:rPr>
                <w:noProof/>
                <w:lang w:eastAsia="zh-CN"/>
              </w:rPr>
              <w:t>TT analysis for NR SL RRM TC 9.1.3.1 - GNSS highest priority</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628D5" w:rsidR="00B33E2F" w:rsidRPr="00D01D4E" w:rsidRDefault="00514DC3" w:rsidP="009E0DA2">
            <w:pPr>
              <w:pStyle w:val="CRCoverPage"/>
              <w:numPr>
                <w:ilvl w:val="0"/>
                <w:numId w:val="24"/>
              </w:numPr>
              <w:spacing w:after="0"/>
              <w:rPr>
                <w:noProof/>
                <w:lang w:eastAsia="zh-CN"/>
              </w:rPr>
            </w:pPr>
            <w:r>
              <w:rPr>
                <w:noProof/>
                <w:lang w:eastAsia="zh-CN"/>
              </w:rPr>
              <w:t xml:space="preserve">To provide TT analysis for </w:t>
            </w:r>
            <w:r w:rsidRPr="00514DC3">
              <w:rPr>
                <w:noProof/>
                <w:lang w:eastAsia="zh-CN"/>
              </w:rPr>
              <w:t>NR SL RRM TC 9.1.</w:t>
            </w:r>
            <w:r w:rsidR="009E0DA2">
              <w:rPr>
                <w:noProof/>
                <w:lang w:eastAsia="zh-CN"/>
              </w:rPr>
              <w:t>3.1</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2FFA6BB1" w:rsidR="00514DC3" w:rsidRPr="00D01D4E" w:rsidRDefault="00514DC3" w:rsidP="009E0DA2">
            <w:pPr>
              <w:pStyle w:val="CRCoverPage"/>
              <w:numPr>
                <w:ilvl w:val="0"/>
                <w:numId w:val="23"/>
              </w:numPr>
              <w:spacing w:after="0"/>
              <w:rPr>
                <w:noProof/>
              </w:rPr>
            </w:pPr>
            <w:r>
              <w:rPr>
                <w:noProof/>
                <w:lang w:eastAsia="zh-CN"/>
              </w:rPr>
              <w:t xml:space="preserve">TT analysis for </w:t>
            </w:r>
            <w:r w:rsidRPr="00514DC3">
              <w:rPr>
                <w:noProof/>
                <w:lang w:eastAsia="zh-CN"/>
              </w:rPr>
              <w:t>NR SL RRM TC 9.1.</w:t>
            </w:r>
            <w:r w:rsidR="009E0DA2">
              <w:rPr>
                <w:noProof/>
                <w:lang w:eastAsia="zh-CN"/>
              </w:rPr>
              <w:t>3.1</w:t>
            </w:r>
            <w:r>
              <w:rPr>
                <w:noProof/>
                <w:lang w:eastAsia="zh-CN"/>
              </w:rPr>
              <w:t xml:space="preserve"> is provided in attached .zip file.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ECA3EE6"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6F62FF">
              <w:rPr>
                <w:noProof/>
              </w:rPr>
              <w:t>1885, 1893</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63C68" w:rsidR="007B263F" w:rsidRPr="006F62FF" w:rsidRDefault="006F62FF" w:rsidP="00D54284">
            <w:pPr>
              <w:pStyle w:val="CRCoverPage"/>
              <w:spacing w:after="0"/>
              <w:ind w:left="100"/>
              <w:rPr>
                <w:rFonts w:hint="eastAsia"/>
                <w:b/>
                <w:noProof/>
                <w:lang w:eastAsia="zh-CN"/>
              </w:rPr>
            </w:pPr>
            <w:r w:rsidRPr="006F62FF">
              <w:rPr>
                <w:rFonts w:hint="eastAsia"/>
                <w:b/>
                <w:noProof/>
                <w:lang w:eastAsia="zh-CN"/>
              </w:rPr>
              <w:t>R</w:t>
            </w:r>
            <w:r w:rsidRPr="006F62FF">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458E0E5D" w:rsidR="00514DC3" w:rsidRDefault="00514DC3" w:rsidP="00514DC3">
      <w:pPr>
        <w:rPr>
          <w:lang w:eastAsia="zh-CN"/>
        </w:rPr>
      </w:pPr>
      <w:r w:rsidRPr="00415567">
        <w:t>"</w:t>
      </w:r>
      <w:r w:rsidR="00D54284" w:rsidRPr="00514DC3">
        <w:rPr>
          <w:lang w:eastAsia="zh-CN"/>
        </w:rPr>
        <w:t>38.533 9.1.</w:t>
      </w:r>
      <w:r w:rsidR="009E0DA2">
        <w:rPr>
          <w:lang w:eastAsia="zh-CN"/>
        </w:rPr>
        <w:t>3.1</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sectPr w:rsidR="00514DC3"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7E826" w14:textId="77777777" w:rsidR="00D271C4" w:rsidRDefault="00D271C4">
      <w:r>
        <w:separator/>
      </w:r>
    </w:p>
  </w:endnote>
  <w:endnote w:type="continuationSeparator" w:id="0">
    <w:p w14:paraId="71A9859B" w14:textId="77777777" w:rsidR="00D271C4" w:rsidRDefault="00D27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4B608" w14:textId="77777777" w:rsidR="00D271C4" w:rsidRDefault="00D271C4">
      <w:r>
        <w:separator/>
      </w:r>
    </w:p>
  </w:footnote>
  <w:footnote w:type="continuationSeparator" w:id="0">
    <w:p w14:paraId="60E19F66" w14:textId="77777777" w:rsidR="00D271C4" w:rsidRDefault="00D27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20D"/>
    <w:rsid w:val="000E5594"/>
    <w:rsid w:val="001017CC"/>
    <w:rsid w:val="0011680A"/>
    <w:rsid w:val="00140951"/>
    <w:rsid w:val="00145D43"/>
    <w:rsid w:val="00146DA9"/>
    <w:rsid w:val="00164545"/>
    <w:rsid w:val="00185605"/>
    <w:rsid w:val="00192C46"/>
    <w:rsid w:val="001A08B3"/>
    <w:rsid w:val="001A47E3"/>
    <w:rsid w:val="001A7B60"/>
    <w:rsid w:val="001B52F0"/>
    <w:rsid w:val="001B7A65"/>
    <w:rsid w:val="001D266F"/>
    <w:rsid w:val="001E41F3"/>
    <w:rsid w:val="001E6117"/>
    <w:rsid w:val="001F0111"/>
    <w:rsid w:val="00224782"/>
    <w:rsid w:val="00237495"/>
    <w:rsid w:val="002421B5"/>
    <w:rsid w:val="0026004D"/>
    <w:rsid w:val="00262E73"/>
    <w:rsid w:val="002640DD"/>
    <w:rsid w:val="00275D12"/>
    <w:rsid w:val="002844FC"/>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A6203"/>
    <w:rsid w:val="003B48BB"/>
    <w:rsid w:val="003C0911"/>
    <w:rsid w:val="003E1A36"/>
    <w:rsid w:val="003F1603"/>
    <w:rsid w:val="003F213C"/>
    <w:rsid w:val="003F7C79"/>
    <w:rsid w:val="00410371"/>
    <w:rsid w:val="00414A5C"/>
    <w:rsid w:val="004242F1"/>
    <w:rsid w:val="00436CF5"/>
    <w:rsid w:val="00454869"/>
    <w:rsid w:val="00477742"/>
    <w:rsid w:val="00490EE0"/>
    <w:rsid w:val="004A09CE"/>
    <w:rsid w:val="004A682E"/>
    <w:rsid w:val="004A7989"/>
    <w:rsid w:val="004B75B7"/>
    <w:rsid w:val="004D2662"/>
    <w:rsid w:val="004D7DE7"/>
    <w:rsid w:val="00502C0E"/>
    <w:rsid w:val="005141D9"/>
    <w:rsid w:val="00514DC3"/>
    <w:rsid w:val="0051580D"/>
    <w:rsid w:val="00520AAC"/>
    <w:rsid w:val="00533118"/>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2FF"/>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544B3"/>
    <w:rsid w:val="008626E7"/>
    <w:rsid w:val="00864B23"/>
    <w:rsid w:val="00870EE7"/>
    <w:rsid w:val="008863B9"/>
    <w:rsid w:val="008A45A6"/>
    <w:rsid w:val="008B0806"/>
    <w:rsid w:val="008D3CCC"/>
    <w:rsid w:val="008F3789"/>
    <w:rsid w:val="008F686C"/>
    <w:rsid w:val="009148DE"/>
    <w:rsid w:val="00927B57"/>
    <w:rsid w:val="00937F37"/>
    <w:rsid w:val="00941E30"/>
    <w:rsid w:val="00942164"/>
    <w:rsid w:val="00946440"/>
    <w:rsid w:val="00947A1B"/>
    <w:rsid w:val="009777D9"/>
    <w:rsid w:val="00991B88"/>
    <w:rsid w:val="009931F9"/>
    <w:rsid w:val="009A5753"/>
    <w:rsid w:val="009A579D"/>
    <w:rsid w:val="009B1048"/>
    <w:rsid w:val="009C0D94"/>
    <w:rsid w:val="009D0E1B"/>
    <w:rsid w:val="009E0DA2"/>
    <w:rsid w:val="009E3297"/>
    <w:rsid w:val="009E7095"/>
    <w:rsid w:val="009F734F"/>
    <w:rsid w:val="00A17F3B"/>
    <w:rsid w:val="00A20CD9"/>
    <w:rsid w:val="00A246B6"/>
    <w:rsid w:val="00A47E70"/>
    <w:rsid w:val="00A50CF0"/>
    <w:rsid w:val="00A62D3A"/>
    <w:rsid w:val="00A637B3"/>
    <w:rsid w:val="00A7671C"/>
    <w:rsid w:val="00A95F7F"/>
    <w:rsid w:val="00AA2CBC"/>
    <w:rsid w:val="00AA632F"/>
    <w:rsid w:val="00AA6BA5"/>
    <w:rsid w:val="00AC5820"/>
    <w:rsid w:val="00AD1CD8"/>
    <w:rsid w:val="00AD2918"/>
    <w:rsid w:val="00B13489"/>
    <w:rsid w:val="00B258BB"/>
    <w:rsid w:val="00B268E1"/>
    <w:rsid w:val="00B33E2F"/>
    <w:rsid w:val="00B40CB9"/>
    <w:rsid w:val="00B57A58"/>
    <w:rsid w:val="00B67B97"/>
    <w:rsid w:val="00B745E0"/>
    <w:rsid w:val="00B968C8"/>
    <w:rsid w:val="00BA3EC5"/>
    <w:rsid w:val="00BA51D9"/>
    <w:rsid w:val="00BB517E"/>
    <w:rsid w:val="00BB5DFC"/>
    <w:rsid w:val="00BD279D"/>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CF58B2"/>
    <w:rsid w:val="00D01D4E"/>
    <w:rsid w:val="00D03F9A"/>
    <w:rsid w:val="00D06D51"/>
    <w:rsid w:val="00D10E9C"/>
    <w:rsid w:val="00D24991"/>
    <w:rsid w:val="00D271C4"/>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C30AB-2602-4B26-8763-73A40BAA8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682</TotalTime>
  <Pages>2</Pages>
  <Words>328</Words>
  <Characters>1873</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2022-02-21T03:38:00Z</dcterms:created>
  <dcterms:modified xsi:type="dcterms:W3CDTF">2022-08-05T03:04:00Z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(3)CsddRGcfDJsqUCKk7IztHrW8Myv+UAS9eJ90vqYqLYgqd1UXbW6Z/zcW3Iy9d2Z6mL7D9BzS
vEuPfyESwQZzgWL7QqnHahDidHY+wm7O9kQyvzqNyRewzr5mKelYg/5/0Bx29cTrxBp+WQ3E
umP5S41DlIub7zXdThxBnkB4BlCSk3HqP/VsIfcWBWveUf6R9gTmhc4/6qD5whOI3lXHjIvK
bznPTSD/fNSJ5fFxEN</vt:lpwstr>
  </property>
  <property fmtid="{D5CDD505-2E9C-101B-9397-08002B2CF9AE}" pid="22" name="_2015_ms_pID_7253431">
    <vt:lpwstr>6bR4p4OBiaexkeni7ai3x7Ud8SQUOIL6bE9GLis/oC1gMNhiH/Qq2K
O+kwEAE3KLWAcLwl1WBslP3mrsQvpZC4zd2x5LJck0VpmqsimhRdZQNhvyH8XZ21v6a5+LdB
FAhuJ5EV+Ra0052TBMHCfd7HhYxMN4Cfy4VYJ8xyJsfXL9MyQCHs3BD6xovs8TZ8gsKGiF96
Wt7vEnXBn2Y8PjL8xfKib7/+QLmst2gEVsuo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Gw==</vt:lpwstr>
  </property>
</Properties>
</file>